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44E25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SWYRT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1C269BD0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10344126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B40654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38ED7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Sanar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made a plaint of debt against him,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E6BD581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Thaxted(q.v.),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Bedeford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Gylmyn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9EA7208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257147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777881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5699D2" w14:textId="77777777" w:rsidR="00560700" w:rsidRDefault="00560700" w:rsidP="005607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2022</w:t>
      </w:r>
    </w:p>
    <w:p w14:paraId="4D4871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D7054" w14:textId="77777777" w:rsidR="00560700" w:rsidRDefault="00560700" w:rsidP="009139A6">
      <w:r>
        <w:separator/>
      </w:r>
    </w:p>
  </w:endnote>
  <w:endnote w:type="continuationSeparator" w:id="0">
    <w:p w14:paraId="5E60F5A2" w14:textId="77777777" w:rsidR="00560700" w:rsidRDefault="005607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82F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991C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E8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CA62C" w14:textId="77777777" w:rsidR="00560700" w:rsidRDefault="00560700" w:rsidP="009139A6">
      <w:r>
        <w:separator/>
      </w:r>
    </w:p>
  </w:footnote>
  <w:footnote w:type="continuationSeparator" w:id="0">
    <w:p w14:paraId="50283A2F" w14:textId="77777777" w:rsidR="00560700" w:rsidRDefault="005607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6C3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E8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98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700"/>
    <w:rsid w:val="000666E0"/>
    <w:rsid w:val="002510B7"/>
    <w:rsid w:val="0056070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97822"/>
  <w15:chartTrackingRefBased/>
  <w15:docId w15:val="{11E1DDF8-7CC5-4B9F-9BE4-CA6DA2BB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07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2022-06-21T08:49:00Z</dcterms:created>
  <dcterms:modified xsi:type="dcterms:W3CDTF">2022-06-21T08:50:00Z</dcterms:modified>
</cp:coreProperties>
</file>